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F68A7" w14:textId="77777777" w:rsidR="008D2681" w:rsidRDefault="008D2681" w:rsidP="008D26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Eleanor WARREWYK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ACEBE76" w14:textId="77777777" w:rsidR="008D2681" w:rsidRDefault="008D2681" w:rsidP="008D2681">
      <w:pPr>
        <w:rPr>
          <w:rFonts w:ascii="Times New Roman" w:hAnsi="Times New Roman" w:cs="Times New Roman"/>
        </w:rPr>
      </w:pPr>
    </w:p>
    <w:p w14:paraId="486D8F01" w14:textId="77777777" w:rsidR="008D2681" w:rsidRDefault="008D2681" w:rsidP="008D2681">
      <w:pPr>
        <w:rPr>
          <w:rFonts w:ascii="Times New Roman" w:hAnsi="Times New Roman" w:cs="Times New Roman"/>
        </w:rPr>
      </w:pPr>
    </w:p>
    <w:p w14:paraId="2E1406E9" w14:textId="77777777" w:rsidR="008D2681" w:rsidRDefault="008D2681" w:rsidP="008D26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William(q.v.).</w:t>
      </w:r>
    </w:p>
    <w:p w14:paraId="5159E18D" w14:textId="77777777" w:rsidR="008D2681" w:rsidRDefault="008D2681" w:rsidP="008D26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5B477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02EADF3" w14:textId="77777777" w:rsidR="008D2681" w:rsidRDefault="008D2681" w:rsidP="008D2681">
      <w:pPr>
        <w:rPr>
          <w:rFonts w:ascii="Times New Roman" w:hAnsi="Times New Roman" w:cs="Times New Roman"/>
        </w:rPr>
      </w:pPr>
    </w:p>
    <w:p w14:paraId="19D400F2" w14:textId="77777777" w:rsidR="008D2681" w:rsidRDefault="008D2681" w:rsidP="008D2681">
      <w:pPr>
        <w:rPr>
          <w:rFonts w:ascii="Times New Roman" w:hAnsi="Times New Roman" w:cs="Times New Roman"/>
        </w:rPr>
      </w:pPr>
    </w:p>
    <w:p w14:paraId="75350A32" w14:textId="77777777" w:rsidR="008D2681" w:rsidRDefault="008D2681" w:rsidP="008D26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Whyte(q.v.) brought a plaint of common recovery against them.</w:t>
      </w:r>
    </w:p>
    <w:p w14:paraId="0ED516E9" w14:textId="77777777" w:rsidR="008D2681" w:rsidRDefault="008D2681" w:rsidP="008D26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14:paraId="1FDCA02B" w14:textId="77777777" w:rsidR="008D2681" w:rsidRDefault="008D2681" w:rsidP="008D2681">
      <w:pPr>
        <w:rPr>
          <w:rFonts w:ascii="Times New Roman" w:hAnsi="Times New Roman" w:cs="Times New Roman"/>
        </w:rPr>
      </w:pPr>
    </w:p>
    <w:p w14:paraId="6DF95BF3" w14:textId="77777777" w:rsidR="008D2681" w:rsidRDefault="008D2681" w:rsidP="008D2681">
      <w:pPr>
        <w:rPr>
          <w:rFonts w:ascii="Times New Roman" w:hAnsi="Times New Roman" w:cs="Times New Roman"/>
        </w:rPr>
      </w:pPr>
    </w:p>
    <w:p w14:paraId="12495A50" w14:textId="77777777" w:rsidR="008D2681" w:rsidRDefault="008D2681" w:rsidP="008D26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April 2019</w:t>
      </w:r>
    </w:p>
    <w:p w14:paraId="5E8CDD71" w14:textId="77777777" w:rsidR="006B2F86" w:rsidRPr="00E71FC3" w:rsidRDefault="008D268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28D38" w14:textId="77777777" w:rsidR="008D2681" w:rsidRDefault="008D2681" w:rsidP="00E71FC3">
      <w:r>
        <w:separator/>
      </w:r>
    </w:p>
  </w:endnote>
  <w:endnote w:type="continuationSeparator" w:id="0">
    <w:p w14:paraId="743170E4" w14:textId="77777777" w:rsidR="008D2681" w:rsidRDefault="008D268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5E26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827B1" w14:textId="77777777" w:rsidR="008D2681" w:rsidRDefault="008D2681" w:rsidP="00E71FC3">
      <w:r>
        <w:separator/>
      </w:r>
    </w:p>
  </w:footnote>
  <w:footnote w:type="continuationSeparator" w:id="0">
    <w:p w14:paraId="5A164B12" w14:textId="77777777" w:rsidR="008D2681" w:rsidRDefault="008D268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681"/>
    <w:rsid w:val="001A7C09"/>
    <w:rsid w:val="00577BD5"/>
    <w:rsid w:val="00656CBA"/>
    <w:rsid w:val="006A1F77"/>
    <w:rsid w:val="00733BE7"/>
    <w:rsid w:val="008D268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4D0CC"/>
  <w15:chartTrackingRefBased/>
  <w15:docId w15:val="{B228C92A-D52E-45B4-8ADE-1C5AEB4D0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68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D26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2019-04-28T18:58:00Z</dcterms:created>
  <dcterms:modified xsi:type="dcterms:W3CDTF">2019-04-28T18:59:00Z</dcterms:modified>
</cp:coreProperties>
</file>